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901" w:rsidRDefault="00CA3901">
      <w:pPr>
        <w:rPr>
          <w:rFonts w:ascii="Arial" w:hAnsi="Arial" w:cs="Arial"/>
          <w:b/>
          <w:sz w:val="24"/>
          <w:szCs w:val="24"/>
        </w:rPr>
      </w:pPr>
      <w:r w:rsidRPr="00DC76F4">
        <w:rPr>
          <w:rFonts w:ascii="Arial" w:hAnsi="Arial" w:cs="Arial"/>
          <w:b/>
          <w:sz w:val="24"/>
          <w:szCs w:val="24"/>
        </w:rPr>
        <w:t>ISI KANDUNGAN</w:t>
      </w:r>
      <w:r>
        <w:rPr>
          <w:rFonts w:ascii="Arial" w:hAnsi="Arial" w:cs="Arial"/>
          <w:b/>
          <w:sz w:val="24"/>
          <w:szCs w:val="24"/>
        </w:rPr>
        <w:t>:</w:t>
      </w:r>
    </w:p>
    <w:tbl>
      <w:tblPr>
        <w:tblW w:w="0" w:type="auto"/>
        <w:tblLook w:val="00A0"/>
      </w:tblPr>
      <w:tblGrid>
        <w:gridCol w:w="8028"/>
        <w:gridCol w:w="1548"/>
      </w:tblGrid>
      <w:tr w:rsidR="00CA3901" w:rsidRPr="00437AD4" w:rsidTr="00437AD4">
        <w:tc>
          <w:tcPr>
            <w:tcW w:w="8028" w:type="dxa"/>
          </w:tcPr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37AD4">
              <w:rPr>
                <w:rFonts w:ascii="Arial" w:hAnsi="Arial" w:cs="Arial"/>
                <w:b/>
              </w:rPr>
              <w:t>A.</w:t>
            </w:r>
            <w:r w:rsidRPr="00437AD4">
              <w:rPr>
                <w:rFonts w:ascii="Arial" w:hAnsi="Arial" w:cs="Arial"/>
                <w:b/>
              </w:rPr>
              <w:tab/>
              <w:t>DOKUMEN TENDER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  <w:b/>
              </w:rPr>
              <w:tab/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ab/>
              <w:t xml:space="preserve">BAHAGIAN 1: </w:t>
            </w:r>
            <w:r w:rsidRPr="00437AD4">
              <w:rPr>
                <w:rFonts w:ascii="Arial" w:hAnsi="Arial" w:cs="Arial"/>
                <w:b/>
              </w:rPr>
              <w:tab/>
              <w:t>ARAHAN DAN SYARAT KEPADA PETENDER</w:t>
            </w:r>
          </w:p>
          <w:p w:rsidR="00CA3901" w:rsidRPr="00437AD4" w:rsidRDefault="00CA3901" w:rsidP="00437AD4">
            <w:pPr>
              <w:spacing w:after="0" w:line="240" w:lineRule="auto"/>
              <w:ind w:left="720"/>
              <w:rPr>
                <w:rFonts w:ascii="Arial" w:hAnsi="Arial" w:cs="Arial"/>
                <w:lang w:val="ms-MY"/>
              </w:rPr>
            </w:pPr>
          </w:p>
          <w:p w:rsidR="00CA3901" w:rsidRPr="00437AD4" w:rsidRDefault="00CA3901" w:rsidP="00437AD4">
            <w:pPr>
              <w:spacing w:after="0" w:line="240" w:lineRule="auto"/>
              <w:ind w:left="720"/>
              <w:rPr>
                <w:rFonts w:ascii="Arial" w:hAnsi="Arial" w:cs="Arial"/>
                <w:lang w:val="ms-MY"/>
              </w:rPr>
            </w:pPr>
            <w:r w:rsidRPr="00437AD4">
              <w:rPr>
                <w:rFonts w:ascii="Arial" w:hAnsi="Arial" w:cs="Arial"/>
                <w:lang w:val="ms-MY"/>
              </w:rPr>
              <w:tab/>
            </w:r>
            <w:r w:rsidRPr="00437AD4">
              <w:rPr>
                <w:rFonts w:ascii="Arial" w:hAnsi="Arial" w:cs="Arial"/>
                <w:lang w:val="ms-MY"/>
              </w:rPr>
              <w:tab/>
            </w:r>
            <w:r w:rsidRPr="00437AD4">
              <w:rPr>
                <w:rFonts w:ascii="Arial" w:hAnsi="Arial" w:cs="Arial"/>
                <w:lang w:val="ms-MY"/>
              </w:rPr>
              <w:tab/>
              <w:t>Kenyataan Tawaran Dan Jaminan Atas Tawaran</w:t>
            </w:r>
          </w:p>
          <w:p w:rsidR="00CA3901" w:rsidRPr="00437AD4" w:rsidRDefault="00CA3901" w:rsidP="00437AD4">
            <w:pPr>
              <w:spacing w:after="0" w:line="240" w:lineRule="auto"/>
              <w:ind w:left="720"/>
              <w:rPr>
                <w:rFonts w:ascii="Arial" w:hAnsi="Arial" w:cs="Arial"/>
                <w:lang w:val="ms-MY"/>
              </w:rPr>
            </w:pPr>
            <w:r w:rsidRPr="00437AD4">
              <w:rPr>
                <w:rFonts w:ascii="Arial" w:hAnsi="Arial" w:cs="Arial"/>
                <w:lang w:val="ms-MY"/>
              </w:rPr>
              <w:tab/>
            </w:r>
            <w:r w:rsidRPr="00437AD4">
              <w:rPr>
                <w:rFonts w:ascii="Arial" w:hAnsi="Arial" w:cs="Arial"/>
                <w:lang w:val="ms-MY"/>
              </w:rPr>
              <w:tab/>
            </w:r>
            <w:r w:rsidRPr="00437AD4">
              <w:rPr>
                <w:rFonts w:ascii="Arial" w:hAnsi="Arial" w:cs="Arial"/>
                <w:lang w:val="ms-MY"/>
              </w:rPr>
              <w:tab/>
              <w:t xml:space="preserve">Syarat - Syarat Am </w:t>
            </w:r>
          </w:p>
          <w:p w:rsidR="00CA3901" w:rsidRPr="00437AD4" w:rsidRDefault="00CA3901" w:rsidP="00437AD4">
            <w:pPr>
              <w:spacing w:after="0" w:line="240" w:lineRule="auto"/>
              <w:ind w:left="720"/>
              <w:rPr>
                <w:rFonts w:ascii="Arial" w:hAnsi="Arial" w:cs="Arial"/>
                <w:lang w:val="ms-MY"/>
              </w:rPr>
            </w:pPr>
            <w:r w:rsidRPr="00437AD4">
              <w:rPr>
                <w:rFonts w:ascii="Arial" w:hAnsi="Arial" w:cs="Arial"/>
                <w:lang w:val="ms-MY"/>
              </w:rPr>
              <w:tab/>
            </w:r>
            <w:r w:rsidRPr="00437AD4">
              <w:rPr>
                <w:rFonts w:ascii="Arial" w:hAnsi="Arial" w:cs="Arial"/>
                <w:lang w:val="ms-MY"/>
              </w:rPr>
              <w:tab/>
            </w:r>
            <w:r w:rsidRPr="00437AD4">
              <w:rPr>
                <w:rFonts w:ascii="Arial" w:hAnsi="Arial" w:cs="Arial"/>
                <w:lang w:val="ms-MY"/>
              </w:rPr>
              <w:tab/>
              <w:t>Dokumen Tender</w:t>
            </w:r>
          </w:p>
          <w:p w:rsidR="00CA3901" w:rsidRPr="00437AD4" w:rsidRDefault="00CA3901" w:rsidP="00437AD4">
            <w:pPr>
              <w:spacing w:after="0" w:line="240" w:lineRule="auto"/>
              <w:ind w:left="720"/>
              <w:rPr>
                <w:rFonts w:ascii="Arial" w:hAnsi="Arial" w:cs="Arial"/>
                <w:lang w:val="ms-MY"/>
              </w:rPr>
            </w:pPr>
            <w:r w:rsidRPr="00437AD4">
              <w:rPr>
                <w:rFonts w:ascii="Arial" w:hAnsi="Arial" w:cs="Arial"/>
                <w:lang w:val="ms-MY"/>
              </w:rPr>
              <w:t xml:space="preserve"> </w:t>
            </w:r>
            <w:r w:rsidRPr="00437AD4">
              <w:rPr>
                <w:rFonts w:ascii="Arial" w:hAnsi="Arial" w:cs="Arial"/>
                <w:lang w:val="ms-MY"/>
              </w:rPr>
              <w:tab/>
            </w:r>
            <w:r w:rsidRPr="00437AD4">
              <w:rPr>
                <w:rFonts w:ascii="Arial" w:hAnsi="Arial" w:cs="Arial"/>
                <w:lang w:val="ms-MY"/>
              </w:rPr>
              <w:tab/>
            </w:r>
            <w:r w:rsidRPr="00437AD4">
              <w:rPr>
                <w:rFonts w:ascii="Arial" w:hAnsi="Arial" w:cs="Arial"/>
                <w:lang w:val="ms-MY"/>
              </w:rPr>
              <w:tab/>
              <w:t>Lawatan Tapak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Tarikh Tutup Tawaran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Penyerahan Dokumen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Dokumen-Dokumen Yang Mesti Dikembalikan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Tawaran Harga / tempoh Sah Laku Tawaran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Penerimaan Tawaran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Bon Pelaksanaan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Bayaran Ganti Rugi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Denda Lewat Bekalan dan Perkhidmatan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Tindakan Tatatertib / Pembatalan Petender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Peringatan Mengenai Rasuah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Larangan Pengiklanan dan Publisiti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Tafsiran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Insuran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Ikatan Perjanjian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Penamatan Kontrak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Bantahan oleh Petender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Timbang Tara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Spesifikasi Teknikal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Prestasi Peralatan dan Khidmat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Tempoh Jaminan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Kontrak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Terma Pembayaran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Pertanyaan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37AD4">
              <w:rPr>
                <w:rFonts w:ascii="Arial" w:hAnsi="Arial" w:cs="Arial"/>
                <w:b/>
              </w:rPr>
              <w:tab/>
              <w:t xml:space="preserve">BAHAGIAN 2: </w:t>
            </w:r>
            <w:r w:rsidRPr="00437AD4">
              <w:rPr>
                <w:rFonts w:ascii="Arial" w:hAnsi="Arial" w:cs="Arial"/>
                <w:b/>
              </w:rPr>
              <w:tab/>
              <w:t>SYARAT-SYARAT TENDER (SKOP KERJA)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</w:rPr>
              <w:t>Skop Kerja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Barangan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Sokongan dari Pengeluar Asal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Perubahan Konfigurasi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Ganti Rugi Paten dan Hak Cipta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Jaminan Peralatan dan Perisian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Kuantiti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Penerimaan Bekalan dan Perkhidmatan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Pembekalan, Penghantaran dan Pemasangan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Tempoh Penghantaran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Kegagalan Pelaksanaan Penghantaran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Pemeriksaan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</w:tcPr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437AD4">
              <w:rPr>
                <w:rFonts w:ascii="Arial" w:hAnsi="Arial" w:cs="Arial"/>
              </w:rPr>
              <w:t>Muka Surat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3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5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6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6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8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11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11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12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13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14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14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15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16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16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16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16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17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17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18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18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19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19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19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19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20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22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23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23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24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24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24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25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26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26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27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27</w:t>
            </w:r>
          </w:p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</w:rPr>
              <w:t>28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A3901" w:rsidRPr="00437AD4" w:rsidTr="00437AD4">
        <w:tc>
          <w:tcPr>
            <w:tcW w:w="8028" w:type="dxa"/>
          </w:tcPr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37AD4">
              <w:rPr>
                <w:rFonts w:ascii="Arial" w:hAnsi="Arial" w:cs="Arial"/>
                <w:b/>
              </w:rPr>
              <w:t>B.</w:t>
            </w:r>
            <w:r w:rsidRPr="00437AD4">
              <w:rPr>
                <w:rFonts w:ascii="Arial" w:hAnsi="Arial" w:cs="Arial"/>
                <w:b/>
              </w:rPr>
              <w:tab/>
              <w:t xml:space="preserve">LAMPIRAN-LAMPIRAN 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CA3901" w:rsidRPr="00437AD4" w:rsidRDefault="00CA3901" w:rsidP="00437AD4">
            <w:pPr>
              <w:spacing w:after="0" w:line="360" w:lineRule="auto"/>
              <w:ind w:left="360" w:firstLine="360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>LAMPIRAN A:</w:t>
            </w:r>
            <w:r w:rsidRPr="00437AD4">
              <w:rPr>
                <w:rFonts w:ascii="Arial" w:hAnsi="Arial" w:cs="Arial"/>
                <w:b/>
              </w:rPr>
              <w:tab/>
            </w:r>
            <w:r w:rsidRPr="00437AD4">
              <w:rPr>
                <w:rFonts w:ascii="Arial" w:hAnsi="Arial" w:cs="Arial"/>
              </w:rPr>
              <w:t>Senarai Semak</w:t>
            </w:r>
          </w:p>
          <w:p w:rsidR="00CA3901" w:rsidRPr="00437AD4" w:rsidRDefault="00CA3901" w:rsidP="00437AD4">
            <w:pPr>
              <w:spacing w:after="0" w:line="360" w:lineRule="auto"/>
              <w:ind w:left="360" w:firstLine="360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>LAMPIRAN B:</w:t>
            </w:r>
            <w:r w:rsidRPr="00437AD4">
              <w:rPr>
                <w:rFonts w:ascii="Arial" w:hAnsi="Arial" w:cs="Arial"/>
              </w:rPr>
              <w:t xml:space="preserve"> </w:t>
            </w:r>
            <w:r w:rsidRPr="00437AD4">
              <w:rPr>
                <w:rFonts w:ascii="Arial" w:hAnsi="Arial" w:cs="Arial"/>
              </w:rPr>
              <w:tab/>
              <w:t>Akuan Tender</w:t>
            </w:r>
          </w:p>
          <w:p w:rsidR="00CA3901" w:rsidRPr="00437AD4" w:rsidRDefault="00CA3901" w:rsidP="00437AD4">
            <w:pPr>
              <w:spacing w:after="0" w:line="360" w:lineRule="auto"/>
              <w:ind w:left="360" w:firstLine="360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>LAMPIRAN C:</w:t>
            </w:r>
            <w:r w:rsidRPr="00437AD4">
              <w:rPr>
                <w:rFonts w:ascii="Arial" w:hAnsi="Arial" w:cs="Arial"/>
              </w:rPr>
              <w:t xml:space="preserve"> </w:t>
            </w:r>
            <w:r w:rsidRPr="00437AD4">
              <w:rPr>
                <w:rFonts w:ascii="Arial" w:hAnsi="Arial" w:cs="Arial"/>
              </w:rPr>
              <w:tab/>
              <w:t>Jadual Teknikal</w:t>
            </w:r>
          </w:p>
          <w:p w:rsidR="00CA3901" w:rsidRPr="00437AD4" w:rsidRDefault="00CA3901" w:rsidP="00437AD4">
            <w:pPr>
              <w:spacing w:after="0" w:line="360" w:lineRule="auto"/>
              <w:ind w:left="360" w:firstLine="360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>LAMPIRAN D:</w:t>
            </w:r>
            <w:r w:rsidRPr="00437AD4">
              <w:rPr>
                <w:rFonts w:ascii="Arial" w:hAnsi="Arial" w:cs="Arial"/>
              </w:rPr>
              <w:t xml:space="preserve"> </w:t>
            </w:r>
            <w:r w:rsidRPr="00437AD4">
              <w:rPr>
                <w:rFonts w:ascii="Arial" w:hAnsi="Arial" w:cs="Arial"/>
              </w:rPr>
              <w:tab/>
              <w:t>Jadual Harga</w:t>
            </w:r>
          </w:p>
          <w:p w:rsidR="00CA3901" w:rsidRPr="00437AD4" w:rsidRDefault="00CA3901" w:rsidP="00437AD4">
            <w:pPr>
              <w:spacing w:after="0" w:line="360" w:lineRule="auto"/>
              <w:ind w:left="360" w:firstLine="360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>LAMPIRAN E:</w:t>
            </w:r>
            <w:r w:rsidRPr="00437AD4">
              <w:rPr>
                <w:rFonts w:ascii="Arial" w:hAnsi="Arial" w:cs="Arial"/>
              </w:rPr>
              <w:t xml:space="preserve"> </w:t>
            </w:r>
            <w:r w:rsidRPr="00437AD4">
              <w:rPr>
                <w:rFonts w:ascii="Arial" w:hAnsi="Arial" w:cs="Arial"/>
              </w:rPr>
              <w:tab/>
              <w:t>Latar Belakang Syarikat</w:t>
            </w:r>
          </w:p>
          <w:p w:rsidR="00CA3901" w:rsidRPr="00437AD4" w:rsidRDefault="00CA3901" w:rsidP="00437AD4">
            <w:pPr>
              <w:spacing w:after="0" w:line="360" w:lineRule="auto"/>
              <w:ind w:left="360" w:firstLine="360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>LAMPIRAN F:</w:t>
            </w:r>
            <w:r w:rsidRPr="00437AD4">
              <w:rPr>
                <w:rFonts w:ascii="Arial" w:hAnsi="Arial" w:cs="Arial"/>
              </w:rPr>
              <w:t xml:space="preserve"> </w:t>
            </w:r>
            <w:r w:rsidRPr="00437AD4">
              <w:rPr>
                <w:rFonts w:ascii="Arial" w:hAnsi="Arial" w:cs="Arial"/>
              </w:rPr>
              <w:tab/>
              <w:t>Surat Akuan Petender</w:t>
            </w:r>
          </w:p>
          <w:p w:rsidR="00CA3901" w:rsidRPr="00437AD4" w:rsidRDefault="00CA3901" w:rsidP="00437AD4">
            <w:pPr>
              <w:spacing w:after="0" w:line="360" w:lineRule="auto"/>
              <w:ind w:left="360" w:firstLine="360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>LAMPIRAN G:</w:t>
            </w:r>
            <w:r w:rsidRPr="00437AD4">
              <w:rPr>
                <w:rFonts w:ascii="Arial" w:hAnsi="Arial" w:cs="Arial"/>
              </w:rPr>
              <w:t xml:space="preserve"> </w:t>
            </w:r>
            <w:r w:rsidRPr="00437AD4">
              <w:rPr>
                <w:rFonts w:ascii="Arial" w:hAnsi="Arial" w:cs="Arial"/>
              </w:rPr>
              <w:tab/>
              <w:t>Surat Akuan Petender Berjaya</w:t>
            </w:r>
          </w:p>
          <w:p w:rsidR="00CA3901" w:rsidRPr="00437AD4" w:rsidRDefault="00CA3901" w:rsidP="00437AD4">
            <w:pPr>
              <w:spacing w:after="0" w:line="360" w:lineRule="auto"/>
              <w:ind w:left="360" w:firstLine="360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>LAMPIRAN H:</w:t>
            </w:r>
            <w:r w:rsidRPr="00437AD4">
              <w:rPr>
                <w:rFonts w:ascii="Arial" w:hAnsi="Arial" w:cs="Arial"/>
              </w:rPr>
              <w:t xml:space="preserve"> </w:t>
            </w:r>
            <w:r w:rsidRPr="00437AD4">
              <w:rPr>
                <w:rFonts w:ascii="Arial" w:hAnsi="Arial" w:cs="Arial"/>
              </w:rPr>
              <w:tab/>
              <w:t>Surat Setuju Terima</w:t>
            </w:r>
          </w:p>
          <w:p w:rsidR="00CA3901" w:rsidRPr="00437AD4" w:rsidRDefault="00CA3901" w:rsidP="00437AD4">
            <w:pPr>
              <w:spacing w:after="0" w:line="360" w:lineRule="auto"/>
              <w:ind w:left="360" w:firstLine="360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>LAMPIRAN I:</w:t>
            </w:r>
            <w:r w:rsidRPr="00437AD4">
              <w:rPr>
                <w:rFonts w:ascii="Arial" w:hAnsi="Arial" w:cs="Arial"/>
              </w:rPr>
              <w:t xml:space="preserve"> </w:t>
            </w:r>
            <w:r w:rsidRPr="00437AD4">
              <w:rPr>
                <w:rFonts w:ascii="Arial" w:hAnsi="Arial" w:cs="Arial"/>
              </w:rPr>
              <w:tab/>
            </w:r>
            <w:r w:rsidRPr="00437AD4">
              <w:rPr>
                <w:rFonts w:ascii="Arial" w:hAnsi="Arial" w:cs="Arial"/>
              </w:rPr>
              <w:tab/>
              <w:t>Bon Pelaksanaan</w:t>
            </w:r>
          </w:p>
          <w:p w:rsidR="00CA3901" w:rsidRPr="00437AD4" w:rsidRDefault="00CA3901" w:rsidP="00437AD4">
            <w:pPr>
              <w:spacing w:after="0" w:line="360" w:lineRule="auto"/>
              <w:ind w:left="360" w:firstLine="360"/>
              <w:rPr>
                <w:rFonts w:ascii="Arial" w:hAnsi="Arial" w:cs="Arial"/>
              </w:rPr>
            </w:pPr>
            <w:r w:rsidRPr="00437AD4">
              <w:rPr>
                <w:rFonts w:ascii="Arial" w:hAnsi="Arial" w:cs="Arial"/>
                <w:b/>
              </w:rPr>
              <w:t>LAMPIRAN J:</w:t>
            </w:r>
            <w:r w:rsidRPr="00437AD4">
              <w:rPr>
                <w:rFonts w:ascii="Arial" w:hAnsi="Arial" w:cs="Arial"/>
              </w:rPr>
              <w:t xml:space="preserve"> </w:t>
            </w:r>
            <w:r w:rsidRPr="00437AD4">
              <w:rPr>
                <w:rFonts w:ascii="Arial" w:hAnsi="Arial" w:cs="Arial"/>
              </w:rPr>
              <w:tab/>
              <w:t>Alamat Pejabat</w:t>
            </w: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CA3901" w:rsidRPr="00437AD4" w:rsidRDefault="00CA3901" w:rsidP="00437A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</w:tcPr>
          <w:p w:rsidR="00CA3901" w:rsidRPr="00437AD4" w:rsidRDefault="00CA3901" w:rsidP="00437AD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A3901" w:rsidRDefault="00CA3901">
      <w:pPr>
        <w:rPr>
          <w:rFonts w:ascii="Arial" w:hAnsi="Arial" w:cs="Arial"/>
          <w:b/>
          <w:sz w:val="24"/>
          <w:szCs w:val="24"/>
        </w:rPr>
      </w:pPr>
    </w:p>
    <w:p w:rsidR="00CA3901" w:rsidRDefault="00CA3901">
      <w:pPr>
        <w:rPr>
          <w:rFonts w:ascii="Arial" w:hAnsi="Arial" w:cs="Arial"/>
          <w:b/>
          <w:sz w:val="24"/>
          <w:szCs w:val="24"/>
        </w:rPr>
      </w:pPr>
    </w:p>
    <w:p w:rsidR="00CA3901" w:rsidRDefault="00CA3901">
      <w:pPr>
        <w:rPr>
          <w:rFonts w:ascii="Arial" w:hAnsi="Arial" w:cs="Arial"/>
          <w:b/>
          <w:sz w:val="24"/>
          <w:szCs w:val="24"/>
        </w:rPr>
      </w:pPr>
    </w:p>
    <w:p w:rsidR="00CA3901" w:rsidRDefault="00CA3901">
      <w:pPr>
        <w:rPr>
          <w:rFonts w:ascii="Arial" w:hAnsi="Arial" w:cs="Arial"/>
          <w:b/>
          <w:sz w:val="24"/>
          <w:szCs w:val="24"/>
        </w:rPr>
      </w:pPr>
    </w:p>
    <w:p w:rsidR="00CA3901" w:rsidRDefault="00CA3901">
      <w:pPr>
        <w:rPr>
          <w:rFonts w:ascii="Arial" w:hAnsi="Arial" w:cs="Arial"/>
          <w:b/>
          <w:sz w:val="24"/>
          <w:szCs w:val="24"/>
        </w:rPr>
      </w:pPr>
    </w:p>
    <w:p w:rsidR="00CA3901" w:rsidRDefault="00CA390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CA3901" w:rsidSect="009800F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901" w:rsidRDefault="00CA3901" w:rsidP="00DC76F4">
      <w:pPr>
        <w:spacing w:after="0" w:line="240" w:lineRule="auto"/>
      </w:pPr>
      <w:r>
        <w:separator/>
      </w:r>
    </w:p>
  </w:endnote>
  <w:endnote w:type="continuationSeparator" w:id="0">
    <w:p w:rsidR="00CA3901" w:rsidRDefault="00CA3901" w:rsidP="00DC7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901" w:rsidRDefault="00CA3901" w:rsidP="00DC76F4">
      <w:pPr>
        <w:spacing w:after="0" w:line="240" w:lineRule="auto"/>
      </w:pPr>
      <w:r>
        <w:separator/>
      </w:r>
    </w:p>
  </w:footnote>
  <w:footnote w:type="continuationSeparator" w:id="0">
    <w:p w:rsidR="00CA3901" w:rsidRDefault="00CA3901" w:rsidP="00DC7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auto"/>
        <w:bottom w:val="single" w:sz="18" w:space="0" w:color="auto"/>
      </w:tblBorders>
      <w:tblLook w:val="00A0"/>
    </w:tblPr>
    <w:tblGrid>
      <w:gridCol w:w="8140"/>
      <w:gridCol w:w="1436"/>
    </w:tblGrid>
    <w:tr w:rsidR="00CA3901" w:rsidRPr="00437AD4" w:rsidTr="00073C94">
      <w:trPr>
        <w:trHeight w:val="225"/>
      </w:trPr>
      <w:tc>
        <w:tcPr>
          <w:tcW w:w="4250" w:type="pct"/>
          <w:tcBorders>
            <w:top w:val="single" w:sz="18" w:space="0" w:color="auto"/>
            <w:left w:val="nil"/>
            <w:bottom w:val="single" w:sz="18" w:space="0" w:color="auto"/>
            <w:right w:val="nil"/>
          </w:tcBorders>
          <w:shd w:val="clear" w:color="auto" w:fill="000000"/>
        </w:tcPr>
        <w:p w:rsidR="00CA3901" w:rsidRPr="00D57D15" w:rsidRDefault="00CA3901" w:rsidP="00073C94">
          <w:pPr>
            <w:pStyle w:val="Header"/>
            <w:rPr>
              <w:b/>
              <w:bCs/>
              <w:caps/>
              <w:color w:val="FFFFFF"/>
            </w:rPr>
          </w:pPr>
          <w:r w:rsidRPr="00D57D15">
            <w:rPr>
              <w:b/>
              <w:bCs/>
              <w:caps/>
              <w:color w:val="FFFFFF"/>
              <w:sz w:val="16"/>
              <w:szCs w:val="16"/>
            </w:rPr>
            <w:t>TENDER SEWAAN TABLET PC PARLIMEN MALAYSIA</w:t>
          </w:r>
        </w:p>
      </w:tc>
      <w:tc>
        <w:tcPr>
          <w:tcW w:w="750" w:type="pct"/>
          <w:tcBorders>
            <w:top w:val="single" w:sz="18" w:space="0" w:color="auto"/>
            <w:left w:val="nil"/>
            <w:bottom w:val="single" w:sz="18" w:space="0" w:color="auto"/>
            <w:right w:val="nil"/>
          </w:tcBorders>
          <w:shd w:val="clear" w:color="auto" w:fill="000000"/>
        </w:tcPr>
        <w:p w:rsidR="00CA3901" w:rsidRPr="00D57D15" w:rsidRDefault="00CA3901" w:rsidP="00073C94">
          <w:pPr>
            <w:pStyle w:val="Header"/>
            <w:jc w:val="right"/>
            <w:rPr>
              <w:b/>
              <w:bCs/>
              <w:color w:val="FFFFFF"/>
            </w:rPr>
          </w:pPr>
          <w:r w:rsidRPr="00D57D15">
            <w:rPr>
              <w:b/>
              <w:bCs/>
              <w:sz w:val="16"/>
              <w:szCs w:val="16"/>
            </w:rPr>
            <w:t>Mac 2013</w:t>
          </w:r>
        </w:p>
      </w:tc>
    </w:tr>
  </w:tbl>
  <w:p w:rsidR="00CA3901" w:rsidRDefault="00CA39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B2B28"/>
    <w:multiLevelType w:val="hybridMultilevel"/>
    <w:tmpl w:val="35B0FE30"/>
    <w:lvl w:ilvl="0" w:tplc="4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3C31F4"/>
    <w:multiLevelType w:val="multilevel"/>
    <w:tmpl w:val="EB5841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6F4"/>
    <w:rsid w:val="000614AB"/>
    <w:rsid w:val="00073C94"/>
    <w:rsid w:val="000B15B6"/>
    <w:rsid w:val="0013674A"/>
    <w:rsid w:val="0028309B"/>
    <w:rsid w:val="00293958"/>
    <w:rsid w:val="003677EC"/>
    <w:rsid w:val="003C5632"/>
    <w:rsid w:val="00437AD4"/>
    <w:rsid w:val="004B086D"/>
    <w:rsid w:val="005455C6"/>
    <w:rsid w:val="006D0A89"/>
    <w:rsid w:val="007708EA"/>
    <w:rsid w:val="009565DC"/>
    <w:rsid w:val="0097091C"/>
    <w:rsid w:val="009800F4"/>
    <w:rsid w:val="009D780A"/>
    <w:rsid w:val="009E5C53"/>
    <w:rsid w:val="00A943D7"/>
    <w:rsid w:val="00CA3901"/>
    <w:rsid w:val="00D57D15"/>
    <w:rsid w:val="00DC76F4"/>
    <w:rsid w:val="00DD7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0F4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C76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C76F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C76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76F4"/>
    <w:rPr>
      <w:rFonts w:cs="Times New Roman"/>
    </w:rPr>
  </w:style>
  <w:style w:type="table" w:styleId="TableGrid">
    <w:name w:val="Table Grid"/>
    <w:basedOn w:val="TableNormal"/>
    <w:uiPriority w:val="99"/>
    <w:rsid w:val="00DC76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C76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246</Words>
  <Characters>1407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ISI KANDUNGAN:</dc:title>
  <dc:subject/>
  <dc:creator>kezo</dc:creator>
  <cp:keywords/>
  <dc:description/>
  <cp:lastModifiedBy>kZoE</cp:lastModifiedBy>
  <cp:revision>2</cp:revision>
  <dcterms:created xsi:type="dcterms:W3CDTF">2013-03-11T06:12:00Z</dcterms:created>
  <dcterms:modified xsi:type="dcterms:W3CDTF">2013-03-11T06:12:00Z</dcterms:modified>
</cp:coreProperties>
</file>